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3DD" w:rsidRDefault="00C553DD" w:rsidP="009C1B63">
      <w:pPr>
        <w:tabs>
          <w:tab w:val="left" w:pos="993"/>
        </w:tabs>
        <w:ind w:left="66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C553DD" w:rsidRDefault="00C553DD" w:rsidP="009C1B63">
      <w:pPr>
        <w:tabs>
          <w:tab w:val="left" w:pos="993"/>
        </w:tabs>
        <w:ind w:left="66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Указом Президента</w:t>
      </w:r>
    </w:p>
    <w:p w:rsidR="00C553DD" w:rsidRDefault="00C553DD" w:rsidP="009C1B63">
      <w:pPr>
        <w:tabs>
          <w:tab w:val="left" w:pos="993"/>
        </w:tabs>
        <w:ind w:left="66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Дагестан</w:t>
      </w:r>
    </w:p>
    <w:p w:rsidR="00C553DD" w:rsidRDefault="00C553DD" w:rsidP="00D5102F">
      <w:pPr>
        <w:tabs>
          <w:tab w:val="left" w:pos="993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</w:rPr>
          <w:t>2013 г</w:t>
        </w:r>
      </w:smartTag>
      <w:r>
        <w:rPr>
          <w:rFonts w:ascii="Times New Roman" w:hAnsi="Times New Roman"/>
          <w:sz w:val="28"/>
          <w:szCs w:val="28"/>
        </w:rPr>
        <w:t>. № 142</w:t>
      </w:r>
    </w:p>
    <w:p w:rsidR="00C553DD" w:rsidRDefault="00C553DD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553DD" w:rsidRPr="001E2717" w:rsidRDefault="00C553DD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1E2717">
        <w:rPr>
          <w:rFonts w:ascii="Times New Roman" w:hAnsi="Times New Roman"/>
          <w:b/>
          <w:sz w:val="28"/>
          <w:szCs w:val="28"/>
        </w:rPr>
        <w:t>СОСТАВ</w:t>
      </w:r>
    </w:p>
    <w:p w:rsidR="00C553DD" w:rsidRDefault="00C553DD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1E2717">
        <w:rPr>
          <w:rFonts w:ascii="Times New Roman" w:hAnsi="Times New Roman"/>
          <w:b/>
          <w:sz w:val="28"/>
          <w:szCs w:val="28"/>
        </w:rPr>
        <w:t xml:space="preserve">Совета по координации </w:t>
      </w:r>
      <w:r>
        <w:rPr>
          <w:rFonts w:ascii="Times New Roman" w:hAnsi="Times New Roman"/>
          <w:b/>
          <w:sz w:val="28"/>
          <w:szCs w:val="28"/>
        </w:rPr>
        <w:t xml:space="preserve">деятельности </w:t>
      </w:r>
      <w:r w:rsidRPr="001E2717">
        <w:rPr>
          <w:rFonts w:ascii="Times New Roman" w:hAnsi="Times New Roman"/>
          <w:b/>
          <w:sz w:val="28"/>
          <w:szCs w:val="28"/>
        </w:rPr>
        <w:t>контролирующих</w:t>
      </w:r>
    </w:p>
    <w:p w:rsidR="00C553DD" w:rsidRDefault="00C553DD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1E2717">
        <w:rPr>
          <w:rFonts w:ascii="Times New Roman" w:hAnsi="Times New Roman"/>
          <w:b/>
          <w:sz w:val="28"/>
          <w:szCs w:val="28"/>
        </w:rPr>
        <w:t>правоохранительных органов в финансово-бюджетно</w:t>
      </w:r>
      <w:r>
        <w:rPr>
          <w:rFonts w:ascii="Times New Roman" w:hAnsi="Times New Roman"/>
          <w:b/>
          <w:sz w:val="28"/>
          <w:szCs w:val="28"/>
        </w:rPr>
        <w:t>й</w:t>
      </w:r>
    </w:p>
    <w:p w:rsidR="00C553DD" w:rsidRPr="001E2717" w:rsidRDefault="00C553DD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1E2717">
        <w:rPr>
          <w:rFonts w:ascii="Times New Roman" w:hAnsi="Times New Roman"/>
          <w:b/>
          <w:sz w:val="28"/>
          <w:szCs w:val="28"/>
        </w:rPr>
        <w:t>сферепри Президенте Республики Дагестан</w:t>
      </w:r>
    </w:p>
    <w:p w:rsidR="00C553DD" w:rsidRPr="001E2717" w:rsidRDefault="00C553DD" w:rsidP="00EF2DE7">
      <w:p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553DD" w:rsidRPr="00EF2DE7" w:rsidRDefault="00C553DD" w:rsidP="001E2717">
      <w:pPr>
        <w:tabs>
          <w:tab w:val="left" w:pos="993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9804" w:type="dxa"/>
        <w:tblLayout w:type="fixed"/>
        <w:tblLook w:val="01E0"/>
      </w:tblPr>
      <w:tblGrid>
        <w:gridCol w:w="3936"/>
        <w:gridCol w:w="425"/>
        <w:gridCol w:w="5443"/>
      </w:tblGrid>
      <w:tr w:rsidR="00C553DD" w:rsidRPr="00F92E8B" w:rsidTr="009C1B63">
        <w:trPr>
          <w:trHeight w:val="1140"/>
        </w:trPr>
        <w:tc>
          <w:tcPr>
            <w:tcW w:w="3936" w:type="dxa"/>
          </w:tcPr>
          <w:p w:rsidR="00C553DD" w:rsidRPr="004A0940" w:rsidRDefault="00C553DD" w:rsidP="009266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E8B">
              <w:rPr>
                <w:rFonts w:ascii="Times New Roman" w:hAnsi="Times New Roman"/>
                <w:sz w:val="28"/>
                <w:szCs w:val="28"/>
              </w:rPr>
              <w:t>Абдулатипов Р.Г.</w:t>
            </w:r>
          </w:p>
        </w:tc>
        <w:tc>
          <w:tcPr>
            <w:tcW w:w="425" w:type="dxa"/>
          </w:tcPr>
          <w:p w:rsidR="00C553DD" w:rsidRPr="004A0940" w:rsidRDefault="00C553DD" w:rsidP="008C2A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Pr="00F92E8B" w:rsidRDefault="00C553DD" w:rsidP="00D162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E8B">
              <w:rPr>
                <w:rFonts w:ascii="Times New Roman" w:hAnsi="Times New Roman"/>
                <w:sz w:val="28"/>
                <w:szCs w:val="28"/>
              </w:rPr>
              <w:t xml:space="preserve">временно исполняющий обязанности </w:t>
            </w:r>
          </w:p>
          <w:p w:rsidR="00C553DD" w:rsidRPr="004A0940" w:rsidRDefault="00C553DD" w:rsidP="009C1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E8B">
              <w:rPr>
                <w:rFonts w:ascii="Times New Roman" w:hAnsi="Times New Roman"/>
                <w:sz w:val="28"/>
                <w:szCs w:val="28"/>
              </w:rPr>
              <w:t>Президента Республики Дагестан (предс</w:t>
            </w:r>
            <w:r w:rsidRPr="00F92E8B">
              <w:rPr>
                <w:rFonts w:ascii="Times New Roman" w:hAnsi="Times New Roman"/>
                <w:sz w:val="28"/>
                <w:szCs w:val="28"/>
              </w:rPr>
              <w:t>е</w:t>
            </w:r>
            <w:r w:rsidRPr="00F92E8B">
              <w:rPr>
                <w:rFonts w:ascii="Times New Roman" w:hAnsi="Times New Roman"/>
                <w:sz w:val="28"/>
                <w:szCs w:val="28"/>
              </w:rPr>
              <w:t>датель Совета)</w:t>
            </w:r>
          </w:p>
        </w:tc>
      </w:tr>
      <w:tr w:rsidR="00C553DD" w:rsidRPr="00F92E8B" w:rsidTr="00E57574">
        <w:trPr>
          <w:trHeight w:val="829"/>
        </w:trPr>
        <w:tc>
          <w:tcPr>
            <w:tcW w:w="3936" w:type="dxa"/>
          </w:tcPr>
          <w:p w:rsidR="00C553DD" w:rsidRPr="00F92E8B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92E8B">
              <w:rPr>
                <w:rFonts w:ascii="Times New Roman" w:hAnsi="Times New Roman"/>
                <w:sz w:val="28"/>
                <w:szCs w:val="28"/>
              </w:rPr>
              <w:t>Баачилов М.Г.</w:t>
            </w:r>
          </w:p>
        </w:tc>
        <w:tc>
          <w:tcPr>
            <w:tcW w:w="425" w:type="dxa"/>
          </w:tcPr>
          <w:p w:rsidR="00C553DD" w:rsidRDefault="00C553DD" w:rsidP="008C2A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Pr="00F92E8B" w:rsidRDefault="00C553DD" w:rsidP="00D162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E8B">
              <w:rPr>
                <w:rFonts w:ascii="Times New Roman" w:hAnsi="Times New Roman"/>
                <w:sz w:val="28"/>
                <w:szCs w:val="28"/>
              </w:rPr>
              <w:t>Секретарь Совета Безопасности Республ</w:t>
            </w:r>
            <w:r w:rsidRPr="00F92E8B">
              <w:rPr>
                <w:rFonts w:ascii="Times New Roman" w:hAnsi="Times New Roman"/>
                <w:sz w:val="28"/>
                <w:szCs w:val="28"/>
              </w:rPr>
              <w:t>и</w:t>
            </w:r>
            <w:r w:rsidRPr="00F92E8B">
              <w:rPr>
                <w:rFonts w:ascii="Times New Roman" w:hAnsi="Times New Roman"/>
                <w:sz w:val="28"/>
                <w:szCs w:val="28"/>
              </w:rPr>
              <w:t>ки Дагестан</w:t>
            </w:r>
          </w:p>
        </w:tc>
      </w:tr>
      <w:tr w:rsidR="00C553DD" w:rsidRPr="00F92E8B" w:rsidTr="00E57574">
        <w:trPr>
          <w:trHeight w:val="829"/>
        </w:trPr>
        <w:tc>
          <w:tcPr>
            <w:tcW w:w="3936" w:type="dxa"/>
          </w:tcPr>
          <w:p w:rsidR="00C553DD" w:rsidRPr="00F92E8B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92E8B">
              <w:rPr>
                <w:rFonts w:ascii="Times New Roman" w:hAnsi="Times New Roman"/>
                <w:sz w:val="28"/>
                <w:szCs w:val="28"/>
              </w:rPr>
              <w:t>Баглиев М.Д.</w:t>
            </w:r>
          </w:p>
        </w:tc>
        <w:tc>
          <w:tcPr>
            <w:tcW w:w="425" w:type="dxa"/>
          </w:tcPr>
          <w:p w:rsidR="00C553DD" w:rsidRDefault="00C553DD" w:rsidP="008C2A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Pr="00F92E8B" w:rsidRDefault="00C553DD" w:rsidP="008C2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E8B">
              <w:rPr>
                <w:rFonts w:ascii="Times New Roman" w:hAnsi="Times New Roman"/>
                <w:sz w:val="28"/>
                <w:szCs w:val="28"/>
              </w:rPr>
              <w:t>Председатель Счетной палаты Республики Дагестан (по согласованию)</w:t>
            </w:r>
          </w:p>
        </w:tc>
      </w:tr>
      <w:tr w:rsidR="00C553DD" w:rsidRPr="00F92E8B" w:rsidTr="00E6538F">
        <w:trPr>
          <w:trHeight w:val="1025"/>
        </w:trPr>
        <w:tc>
          <w:tcPr>
            <w:tcW w:w="3936" w:type="dxa"/>
          </w:tcPr>
          <w:p w:rsidR="00C553DD" w:rsidRPr="00F92E8B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Алиев Р.М.</w:t>
            </w:r>
          </w:p>
        </w:tc>
        <w:tc>
          <w:tcPr>
            <w:tcW w:w="425" w:type="dxa"/>
          </w:tcPr>
          <w:p w:rsidR="00C553DD" w:rsidRDefault="00C553DD" w:rsidP="008C2A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Pr="00F92E8B" w:rsidRDefault="00C553DD" w:rsidP="00E65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Контрольно-финансового управления Президента Республики Даг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стан</w:t>
            </w:r>
          </w:p>
        </w:tc>
      </w:tr>
      <w:tr w:rsidR="00C553DD" w:rsidRPr="00F92E8B" w:rsidTr="00E6538F">
        <w:trPr>
          <w:trHeight w:val="1137"/>
        </w:trPr>
        <w:tc>
          <w:tcPr>
            <w:tcW w:w="3936" w:type="dxa"/>
          </w:tcPr>
          <w:p w:rsidR="00C553DD" w:rsidRPr="004A0940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НасрутдиновМ.Н.</w:t>
            </w:r>
          </w:p>
        </w:tc>
        <w:tc>
          <w:tcPr>
            <w:tcW w:w="425" w:type="dxa"/>
          </w:tcPr>
          <w:p w:rsidR="00C553DD" w:rsidRDefault="00C553DD" w:rsidP="004A0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Pr="004A0940" w:rsidRDefault="00C553DD" w:rsidP="00E65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заместителя Председателя Правительства Республики Дагестан</w:t>
            </w:r>
          </w:p>
        </w:tc>
      </w:tr>
      <w:tr w:rsidR="00C553DD" w:rsidRPr="00F92E8B" w:rsidTr="00E57574">
        <w:trPr>
          <w:trHeight w:val="838"/>
        </w:trPr>
        <w:tc>
          <w:tcPr>
            <w:tcW w:w="3936" w:type="dxa"/>
          </w:tcPr>
          <w:p w:rsidR="00C553DD" w:rsidRPr="004A0940" w:rsidRDefault="00C553DD" w:rsidP="009266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E8B">
              <w:rPr>
                <w:rFonts w:ascii="Times New Roman" w:hAnsi="Times New Roman"/>
                <w:sz w:val="28"/>
                <w:szCs w:val="28"/>
              </w:rPr>
              <w:t>Гамидов А.М.</w:t>
            </w:r>
          </w:p>
        </w:tc>
        <w:tc>
          <w:tcPr>
            <w:tcW w:w="425" w:type="dxa"/>
          </w:tcPr>
          <w:p w:rsidR="00C553DD" w:rsidRPr="004A0940" w:rsidRDefault="00C553DD" w:rsidP="008C2A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Pr="00F92E8B" w:rsidRDefault="00C553DD" w:rsidP="00280D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E8B">
              <w:rPr>
                <w:rFonts w:ascii="Times New Roman" w:hAnsi="Times New Roman"/>
                <w:sz w:val="28"/>
                <w:szCs w:val="28"/>
              </w:rPr>
              <w:t>исполняющий обязанности министра ф</w:t>
            </w:r>
            <w:r w:rsidRPr="00F92E8B">
              <w:rPr>
                <w:rFonts w:ascii="Times New Roman" w:hAnsi="Times New Roman"/>
                <w:sz w:val="28"/>
                <w:szCs w:val="28"/>
              </w:rPr>
              <w:t>и</w:t>
            </w:r>
            <w:r w:rsidRPr="00F92E8B">
              <w:rPr>
                <w:rFonts w:ascii="Times New Roman" w:hAnsi="Times New Roman"/>
                <w:sz w:val="28"/>
                <w:szCs w:val="28"/>
              </w:rPr>
              <w:t>нансов Республики Дагестан</w:t>
            </w:r>
          </w:p>
        </w:tc>
      </w:tr>
      <w:tr w:rsidR="00C553DD" w:rsidRPr="00F92E8B" w:rsidTr="00E57574">
        <w:trPr>
          <w:trHeight w:val="473"/>
        </w:trPr>
        <w:tc>
          <w:tcPr>
            <w:tcW w:w="3936" w:type="dxa"/>
          </w:tcPr>
          <w:p w:rsidR="00C553DD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Магомедов А.М.</w:t>
            </w:r>
          </w:p>
        </w:tc>
        <w:tc>
          <w:tcPr>
            <w:tcW w:w="425" w:type="dxa"/>
          </w:tcPr>
          <w:p w:rsidR="00C553DD" w:rsidRDefault="00C553DD" w:rsidP="008C2A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Default="00C553DD" w:rsidP="008C2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министр внутренних дел по Республике Дагестан (по согласованию)</w:t>
            </w:r>
          </w:p>
          <w:p w:rsidR="00C553DD" w:rsidRDefault="00C553DD" w:rsidP="008C2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3DD" w:rsidRPr="00F92E8B" w:rsidTr="00E57574">
        <w:trPr>
          <w:trHeight w:val="577"/>
        </w:trPr>
        <w:tc>
          <w:tcPr>
            <w:tcW w:w="3936" w:type="dxa"/>
          </w:tcPr>
          <w:p w:rsidR="00C553DD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Конин А.Н.</w:t>
            </w:r>
          </w:p>
        </w:tc>
        <w:tc>
          <w:tcPr>
            <w:tcW w:w="425" w:type="dxa"/>
          </w:tcPr>
          <w:p w:rsidR="00C553DD" w:rsidRDefault="00C553DD" w:rsidP="004A0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Default="00C553DD" w:rsidP="00CB68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Управления Федеральной слу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бы безопасности Российской Федерации по Республике Дагестан (по согласованию) </w:t>
            </w:r>
          </w:p>
          <w:p w:rsidR="00C553DD" w:rsidRDefault="00C553DD" w:rsidP="005C6A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3DD" w:rsidRPr="00F92E8B" w:rsidTr="00E57574">
        <w:trPr>
          <w:trHeight w:val="577"/>
        </w:trPr>
        <w:tc>
          <w:tcPr>
            <w:tcW w:w="3936" w:type="dxa"/>
          </w:tcPr>
          <w:p w:rsidR="00C553DD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Шахнавазов Р.А.</w:t>
            </w:r>
          </w:p>
        </w:tc>
        <w:tc>
          <w:tcPr>
            <w:tcW w:w="425" w:type="dxa"/>
          </w:tcPr>
          <w:p w:rsidR="00C553DD" w:rsidRDefault="00C553DD" w:rsidP="004A0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Default="00C553DD" w:rsidP="00E226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рокурор Республики Дагестан</w:t>
            </w:r>
          </w:p>
        </w:tc>
      </w:tr>
      <w:tr w:rsidR="00C553DD" w:rsidRPr="00F92E8B" w:rsidTr="00E57574">
        <w:trPr>
          <w:trHeight w:val="577"/>
        </w:trPr>
        <w:tc>
          <w:tcPr>
            <w:tcW w:w="3936" w:type="dxa"/>
          </w:tcPr>
          <w:p w:rsidR="00C553DD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Саврулин А.Ю.</w:t>
            </w:r>
          </w:p>
        </w:tc>
        <w:tc>
          <w:tcPr>
            <w:tcW w:w="425" w:type="dxa"/>
          </w:tcPr>
          <w:p w:rsidR="00C553DD" w:rsidRDefault="00C553DD" w:rsidP="004A0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Default="00C553DD" w:rsidP="008259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 следственного управления Следственного комитета Российской Ф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дерации по Республике Дагестан (по 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гласованию)</w:t>
            </w:r>
          </w:p>
          <w:p w:rsidR="00C553DD" w:rsidRDefault="00C553DD" w:rsidP="008259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3DD" w:rsidRPr="00F92E8B" w:rsidTr="00E57574">
        <w:trPr>
          <w:trHeight w:val="841"/>
        </w:trPr>
        <w:tc>
          <w:tcPr>
            <w:tcW w:w="3936" w:type="dxa"/>
          </w:tcPr>
          <w:p w:rsidR="00C553DD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Джабраилов У.А.</w:t>
            </w:r>
          </w:p>
        </w:tc>
        <w:tc>
          <w:tcPr>
            <w:tcW w:w="425" w:type="dxa"/>
          </w:tcPr>
          <w:p w:rsidR="00C553DD" w:rsidRDefault="00C553DD" w:rsidP="004A0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Default="00C553DD" w:rsidP="008C2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 Управления Федеральной налоговой службы по Республике Дагестан (по согласованию)</w:t>
            </w:r>
          </w:p>
          <w:p w:rsidR="00C553DD" w:rsidRDefault="00C553DD" w:rsidP="008C2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3DD" w:rsidRPr="00F92E8B" w:rsidTr="00E57574">
        <w:trPr>
          <w:trHeight w:val="841"/>
        </w:trPr>
        <w:tc>
          <w:tcPr>
            <w:tcW w:w="3936" w:type="dxa"/>
          </w:tcPr>
          <w:p w:rsidR="00C553DD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КубасаевК.М.</w:t>
            </w:r>
          </w:p>
        </w:tc>
        <w:tc>
          <w:tcPr>
            <w:tcW w:w="425" w:type="dxa"/>
          </w:tcPr>
          <w:p w:rsidR="00C553DD" w:rsidRDefault="00C553DD" w:rsidP="004A0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Default="00C553DD" w:rsidP="006712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 Управления Федеральной антимонопольной службы по Республике Дагестан (по согласованию)</w:t>
            </w:r>
          </w:p>
          <w:p w:rsidR="00C553DD" w:rsidRDefault="00C553DD" w:rsidP="008C2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3DD" w:rsidRPr="00F92E8B" w:rsidTr="00E57574">
        <w:trPr>
          <w:trHeight w:val="852"/>
        </w:trPr>
        <w:tc>
          <w:tcPr>
            <w:tcW w:w="3936" w:type="dxa"/>
          </w:tcPr>
          <w:p w:rsidR="00C553DD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Мамедов М.Ш.</w:t>
            </w:r>
          </w:p>
        </w:tc>
        <w:tc>
          <w:tcPr>
            <w:tcW w:w="425" w:type="dxa"/>
          </w:tcPr>
          <w:p w:rsidR="00C553DD" w:rsidRDefault="00C553DD" w:rsidP="004A0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Default="00C553DD" w:rsidP="008C2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 Территориального управл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ния Федеральной службы финансово-бюджетного надзора в Республике Даг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стан (по согласованию)</w:t>
            </w:r>
          </w:p>
          <w:p w:rsidR="00C553DD" w:rsidRDefault="00C553DD" w:rsidP="008C2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3DD" w:rsidRPr="00F92E8B" w:rsidTr="00E57574">
        <w:trPr>
          <w:trHeight w:val="852"/>
        </w:trPr>
        <w:tc>
          <w:tcPr>
            <w:tcW w:w="3936" w:type="dxa"/>
          </w:tcPr>
          <w:p w:rsidR="00C553DD" w:rsidRDefault="00C553DD" w:rsidP="008F3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Джамалов Х.Н.</w:t>
            </w:r>
          </w:p>
        </w:tc>
        <w:tc>
          <w:tcPr>
            <w:tcW w:w="425" w:type="dxa"/>
          </w:tcPr>
          <w:p w:rsidR="00C553DD" w:rsidRDefault="00C553DD" w:rsidP="004A0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443" w:type="dxa"/>
          </w:tcPr>
          <w:p w:rsidR="00C553DD" w:rsidRDefault="00C553DD" w:rsidP="005C6A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 контрольно-аналитической работы Контрольно-финансового управления Президента Ре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публики Дагестан </w:t>
            </w:r>
          </w:p>
        </w:tc>
      </w:tr>
    </w:tbl>
    <w:p w:rsidR="00C553DD" w:rsidRDefault="00C553DD" w:rsidP="004A0940">
      <w:pPr>
        <w:pStyle w:val="ListParagraph"/>
        <w:tabs>
          <w:tab w:val="left" w:pos="993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C553DD" w:rsidRDefault="00C553DD" w:rsidP="004A0940">
      <w:pPr>
        <w:pStyle w:val="ListParagraph"/>
        <w:tabs>
          <w:tab w:val="left" w:pos="993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C553DD" w:rsidRPr="00CD2A04" w:rsidRDefault="00C553DD" w:rsidP="009C646B">
      <w:pPr>
        <w:pStyle w:val="ListParagraph"/>
        <w:tabs>
          <w:tab w:val="left" w:pos="993"/>
        </w:tabs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C553DD" w:rsidRPr="00CD2A04" w:rsidSect="004B429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3DD" w:rsidRDefault="00C553DD" w:rsidP="004B4295">
      <w:r>
        <w:separator/>
      </w:r>
    </w:p>
  </w:endnote>
  <w:endnote w:type="continuationSeparator" w:id="1">
    <w:p w:rsidR="00C553DD" w:rsidRDefault="00C553DD" w:rsidP="004B4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3DD" w:rsidRDefault="00C553DD" w:rsidP="004B4295">
      <w:r>
        <w:separator/>
      </w:r>
    </w:p>
  </w:footnote>
  <w:footnote w:type="continuationSeparator" w:id="1">
    <w:p w:rsidR="00C553DD" w:rsidRDefault="00C553DD" w:rsidP="004B4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3DD" w:rsidRDefault="00C553DD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C553DD" w:rsidRDefault="00C553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A4E4C"/>
    <w:multiLevelType w:val="hybridMultilevel"/>
    <w:tmpl w:val="A260CAB0"/>
    <w:lvl w:ilvl="0" w:tplc="A308D1C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31D502EA"/>
    <w:multiLevelType w:val="hybridMultilevel"/>
    <w:tmpl w:val="39A2768C"/>
    <w:lvl w:ilvl="0" w:tplc="CF8A981E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73401B8"/>
    <w:multiLevelType w:val="hybridMultilevel"/>
    <w:tmpl w:val="8888403C"/>
    <w:lvl w:ilvl="0" w:tplc="8EF61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383"/>
    <w:rsid w:val="000053B2"/>
    <w:rsid w:val="00005535"/>
    <w:rsid w:val="00016FAB"/>
    <w:rsid w:val="0002714B"/>
    <w:rsid w:val="000419C0"/>
    <w:rsid w:val="000466EA"/>
    <w:rsid w:val="00086684"/>
    <w:rsid w:val="00093F15"/>
    <w:rsid w:val="000A5DD5"/>
    <w:rsid w:val="000C22BE"/>
    <w:rsid w:val="000C2702"/>
    <w:rsid w:val="000D1738"/>
    <w:rsid w:val="000E025F"/>
    <w:rsid w:val="000F574B"/>
    <w:rsid w:val="000F6ED8"/>
    <w:rsid w:val="00114019"/>
    <w:rsid w:val="00121519"/>
    <w:rsid w:val="001320AA"/>
    <w:rsid w:val="00141E75"/>
    <w:rsid w:val="00146736"/>
    <w:rsid w:val="001503D9"/>
    <w:rsid w:val="001509CD"/>
    <w:rsid w:val="0016519E"/>
    <w:rsid w:val="001723C7"/>
    <w:rsid w:val="00197AD0"/>
    <w:rsid w:val="001A1D8F"/>
    <w:rsid w:val="001A61E9"/>
    <w:rsid w:val="001C2F7A"/>
    <w:rsid w:val="001C7231"/>
    <w:rsid w:val="001D01C9"/>
    <w:rsid w:val="001D74CF"/>
    <w:rsid w:val="001E2717"/>
    <w:rsid w:val="001E5D46"/>
    <w:rsid w:val="001F2C3F"/>
    <w:rsid w:val="0020088E"/>
    <w:rsid w:val="00202F0E"/>
    <w:rsid w:val="002069B4"/>
    <w:rsid w:val="002142D8"/>
    <w:rsid w:val="00217450"/>
    <w:rsid w:val="00220139"/>
    <w:rsid w:val="00220C31"/>
    <w:rsid w:val="00225FF4"/>
    <w:rsid w:val="00242C41"/>
    <w:rsid w:val="0024302B"/>
    <w:rsid w:val="00250D79"/>
    <w:rsid w:val="002553C8"/>
    <w:rsid w:val="00272C82"/>
    <w:rsid w:val="002770DA"/>
    <w:rsid w:val="00280DEA"/>
    <w:rsid w:val="002A4C90"/>
    <w:rsid w:val="002B1599"/>
    <w:rsid w:val="002B4816"/>
    <w:rsid w:val="002C23BA"/>
    <w:rsid w:val="002D0B46"/>
    <w:rsid w:val="002D487B"/>
    <w:rsid w:val="002D79E1"/>
    <w:rsid w:val="002E0BBD"/>
    <w:rsid w:val="002E251C"/>
    <w:rsid w:val="00306084"/>
    <w:rsid w:val="00307A5D"/>
    <w:rsid w:val="00307E5B"/>
    <w:rsid w:val="0032128B"/>
    <w:rsid w:val="00324ED2"/>
    <w:rsid w:val="00353507"/>
    <w:rsid w:val="0035698E"/>
    <w:rsid w:val="00386C48"/>
    <w:rsid w:val="00387071"/>
    <w:rsid w:val="00392C73"/>
    <w:rsid w:val="0039524F"/>
    <w:rsid w:val="003A254E"/>
    <w:rsid w:val="003B2A66"/>
    <w:rsid w:val="003D3B28"/>
    <w:rsid w:val="003D52BE"/>
    <w:rsid w:val="003E2985"/>
    <w:rsid w:val="003E2FFF"/>
    <w:rsid w:val="003F1CC2"/>
    <w:rsid w:val="0040216A"/>
    <w:rsid w:val="004035F8"/>
    <w:rsid w:val="00416B3B"/>
    <w:rsid w:val="00420112"/>
    <w:rsid w:val="00421B95"/>
    <w:rsid w:val="00430F0F"/>
    <w:rsid w:val="004363E3"/>
    <w:rsid w:val="00441D5A"/>
    <w:rsid w:val="00472EDC"/>
    <w:rsid w:val="00485FAF"/>
    <w:rsid w:val="00487559"/>
    <w:rsid w:val="0049297D"/>
    <w:rsid w:val="004A0940"/>
    <w:rsid w:val="004A34DC"/>
    <w:rsid w:val="004A77F1"/>
    <w:rsid w:val="004B1CF9"/>
    <w:rsid w:val="004B4295"/>
    <w:rsid w:val="004C287D"/>
    <w:rsid w:val="004E0C49"/>
    <w:rsid w:val="004E135F"/>
    <w:rsid w:val="004E1B08"/>
    <w:rsid w:val="005000DA"/>
    <w:rsid w:val="00500386"/>
    <w:rsid w:val="00501FAF"/>
    <w:rsid w:val="00502F67"/>
    <w:rsid w:val="005055B6"/>
    <w:rsid w:val="00514F4B"/>
    <w:rsid w:val="00515226"/>
    <w:rsid w:val="005163D7"/>
    <w:rsid w:val="00526B8A"/>
    <w:rsid w:val="00530F31"/>
    <w:rsid w:val="005328C8"/>
    <w:rsid w:val="00550047"/>
    <w:rsid w:val="00563D1D"/>
    <w:rsid w:val="00564C96"/>
    <w:rsid w:val="00566F60"/>
    <w:rsid w:val="0056716D"/>
    <w:rsid w:val="005774C2"/>
    <w:rsid w:val="0059033E"/>
    <w:rsid w:val="00591890"/>
    <w:rsid w:val="0059383B"/>
    <w:rsid w:val="005A4583"/>
    <w:rsid w:val="005A4C27"/>
    <w:rsid w:val="005C6A83"/>
    <w:rsid w:val="005D2D78"/>
    <w:rsid w:val="005D2D8D"/>
    <w:rsid w:val="005F20AC"/>
    <w:rsid w:val="005F3ABF"/>
    <w:rsid w:val="00610A0D"/>
    <w:rsid w:val="006200DD"/>
    <w:rsid w:val="00630122"/>
    <w:rsid w:val="0064371A"/>
    <w:rsid w:val="00671279"/>
    <w:rsid w:val="00691E07"/>
    <w:rsid w:val="006B07A5"/>
    <w:rsid w:val="006B696E"/>
    <w:rsid w:val="006C180C"/>
    <w:rsid w:val="006D4D2D"/>
    <w:rsid w:val="006F0150"/>
    <w:rsid w:val="006F1853"/>
    <w:rsid w:val="006F3DEA"/>
    <w:rsid w:val="006F764F"/>
    <w:rsid w:val="007102AF"/>
    <w:rsid w:val="00713944"/>
    <w:rsid w:val="007200A8"/>
    <w:rsid w:val="00751A1D"/>
    <w:rsid w:val="00760383"/>
    <w:rsid w:val="00770DE3"/>
    <w:rsid w:val="00791721"/>
    <w:rsid w:val="007B01CC"/>
    <w:rsid w:val="007B7221"/>
    <w:rsid w:val="007C6611"/>
    <w:rsid w:val="007D11C5"/>
    <w:rsid w:val="007D4F0F"/>
    <w:rsid w:val="007F43A3"/>
    <w:rsid w:val="007F7C14"/>
    <w:rsid w:val="00804880"/>
    <w:rsid w:val="00804B3C"/>
    <w:rsid w:val="00805C9A"/>
    <w:rsid w:val="00814E3B"/>
    <w:rsid w:val="0082483F"/>
    <w:rsid w:val="0082597E"/>
    <w:rsid w:val="00825F1A"/>
    <w:rsid w:val="0086315A"/>
    <w:rsid w:val="008631F7"/>
    <w:rsid w:val="00887300"/>
    <w:rsid w:val="00892A74"/>
    <w:rsid w:val="0089448C"/>
    <w:rsid w:val="008971F3"/>
    <w:rsid w:val="008A0511"/>
    <w:rsid w:val="008A13F0"/>
    <w:rsid w:val="008A148F"/>
    <w:rsid w:val="008C2A6D"/>
    <w:rsid w:val="008F3093"/>
    <w:rsid w:val="008F39D6"/>
    <w:rsid w:val="00925B4B"/>
    <w:rsid w:val="00926612"/>
    <w:rsid w:val="00937D42"/>
    <w:rsid w:val="00940E49"/>
    <w:rsid w:val="00963EAD"/>
    <w:rsid w:val="00970433"/>
    <w:rsid w:val="00982107"/>
    <w:rsid w:val="009A1A93"/>
    <w:rsid w:val="009B06F8"/>
    <w:rsid w:val="009B3862"/>
    <w:rsid w:val="009C1B63"/>
    <w:rsid w:val="009C2756"/>
    <w:rsid w:val="009C646B"/>
    <w:rsid w:val="009D2907"/>
    <w:rsid w:val="009D7571"/>
    <w:rsid w:val="009D759D"/>
    <w:rsid w:val="009E15DF"/>
    <w:rsid w:val="009E5CCB"/>
    <w:rsid w:val="009E6568"/>
    <w:rsid w:val="009F45AD"/>
    <w:rsid w:val="00A111F6"/>
    <w:rsid w:val="00A21957"/>
    <w:rsid w:val="00A21CCC"/>
    <w:rsid w:val="00A27C8A"/>
    <w:rsid w:val="00A31D76"/>
    <w:rsid w:val="00A37B49"/>
    <w:rsid w:val="00A47BEB"/>
    <w:rsid w:val="00A53799"/>
    <w:rsid w:val="00A814D3"/>
    <w:rsid w:val="00A839CC"/>
    <w:rsid w:val="00A90AD3"/>
    <w:rsid w:val="00A92C2F"/>
    <w:rsid w:val="00AB6B15"/>
    <w:rsid w:val="00AC10F8"/>
    <w:rsid w:val="00AD0571"/>
    <w:rsid w:val="00AD75C7"/>
    <w:rsid w:val="00AF0351"/>
    <w:rsid w:val="00AF0653"/>
    <w:rsid w:val="00B04CEA"/>
    <w:rsid w:val="00B04F3A"/>
    <w:rsid w:val="00B159B8"/>
    <w:rsid w:val="00B23D67"/>
    <w:rsid w:val="00B5072C"/>
    <w:rsid w:val="00B642C4"/>
    <w:rsid w:val="00B702E1"/>
    <w:rsid w:val="00B7344C"/>
    <w:rsid w:val="00B8357B"/>
    <w:rsid w:val="00B85C5C"/>
    <w:rsid w:val="00B87430"/>
    <w:rsid w:val="00B91479"/>
    <w:rsid w:val="00B96283"/>
    <w:rsid w:val="00BA73D5"/>
    <w:rsid w:val="00BB2461"/>
    <w:rsid w:val="00BB36B9"/>
    <w:rsid w:val="00C2523F"/>
    <w:rsid w:val="00C3350F"/>
    <w:rsid w:val="00C553DD"/>
    <w:rsid w:val="00C657CF"/>
    <w:rsid w:val="00C70E24"/>
    <w:rsid w:val="00C8172A"/>
    <w:rsid w:val="00C90431"/>
    <w:rsid w:val="00C92836"/>
    <w:rsid w:val="00CA6355"/>
    <w:rsid w:val="00CB68C1"/>
    <w:rsid w:val="00CC30E7"/>
    <w:rsid w:val="00CC7406"/>
    <w:rsid w:val="00CD2A04"/>
    <w:rsid w:val="00CD5DB7"/>
    <w:rsid w:val="00CF25E4"/>
    <w:rsid w:val="00D0186B"/>
    <w:rsid w:val="00D0525B"/>
    <w:rsid w:val="00D162B6"/>
    <w:rsid w:val="00D17248"/>
    <w:rsid w:val="00D2467E"/>
    <w:rsid w:val="00D2593A"/>
    <w:rsid w:val="00D3343E"/>
    <w:rsid w:val="00D35151"/>
    <w:rsid w:val="00D5102F"/>
    <w:rsid w:val="00D64554"/>
    <w:rsid w:val="00D65985"/>
    <w:rsid w:val="00D70691"/>
    <w:rsid w:val="00D817E2"/>
    <w:rsid w:val="00D83CB8"/>
    <w:rsid w:val="00D912E8"/>
    <w:rsid w:val="00D940B2"/>
    <w:rsid w:val="00DB6E79"/>
    <w:rsid w:val="00DC75B7"/>
    <w:rsid w:val="00DD4D24"/>
    <w:rsid w:val="00DD702C"/>
    <w:rsid w:val="00DD7E67"/>
    <w:rsid w:val="00DE02ED"/>
    <w:rsid w:val="00DE09D4"/>
    <w:rsid w:val="00DF2F6A"/>
    <w:rsid w:val="00E000C8"/>
    <w:rsid w:val="00E00B24"/>
    <w:rsid w:val="00E01807"/>
    <w:rsid w:val="00E226FC"/>
    <w:rsid w:val="00E57068"/>
    <w:rsid w:val="00E57574"/>
    <w:rsid w:val="00E64A27"/>
    <w:rsid w:val="00E64F07"/>
    <w:rsid w:val="00E6538F"/>
    <w:rsid w:val="00E67180"/>
    <w:rsid w:val="00E7691B"/>
    <w:rsid w:val="00EA6881"/>
    <w:rsid w:val="00EB48F2"/>
    <w:rsid w:val="00EB7146"/>
    <w:rsid w:val="00EF1519"/>
    <w:rsid w:val="00EF2DE7"/>
    <w:rsid w:val="00EF7020"/>
    <w:rsid w:val="00F32D5A"/>
    <w:rsid w:val="00F433E5"/>
    <w:rsid w:val="00F5671F"/>
    <w:rsid w:val="00F61B3F"/>
    <w:rsid w:val="00F6546A"/>
    <w:rsid w:val="00F90BEE"/>
    <w:rsid w:val="00F92879"/>
    <w:rsid w:val="00F92E8B"/>
    <w:rsid w:val="00F94370"/>
    <w:rsid w:val="00F958A7"/>
    <w:rsid w:val="00F95B3F"/>
    <w:rsid w:val="00FA2842"/>
    <w:rsid w:val="00FC1F5F"/>
    <w:rsid w:val="00FD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C2F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553C8"/>
    <w:pPr>
      <w:ind w:left="720"/>
      <w:contextualSpacing/>
    </w:pPr>
  </w:style>
  <w:style w:type="table" w:customStyle="1" w:styleId="1">
    <w:name w:val="Сетка таблицы1"/>
    <w:uiPriority w:val="99"/>
    <w:rsid w:val="00CD2A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CD2A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B429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29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B429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429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156</TotalTime>
  <Pages>2</Pages>
  <Words>251</Words>
  <Characters>1432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2013-04-24T12:35:00Z</cp:lastPrinted>
  <dcterms:created xsi:type="dcterms:W3CDTF">2013-02-19T08:10:00Z</dcterms:created>
  <dcterms:modified xsi:type="dcterms:W3CDTF">2013-04-30T10:58:00Z</dcterms:modified>
</cp:coreProperties>
</file>